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55EF2" w14:textId="77777777" w:rsidR="00872237" w:rsidRDefault="00872237" w:rsidP="00872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BOTELEW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6138366A" w14:textId="77777777" w:rsidR="00872237" w:rsidRDefault="00872237" w:rsidP="00872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448C6BCE" w14:textId="77777777" w:rsidR="00872237" w:rsidRDefault="00872237" w:rsidP="00872237">
      <w:pPr>
        <w:pStyle w:val="NoSpacing"/>
        <w:rPr>
          <w:rFonts w:cs="Times New Roman"/>
          <w:szCs w:val="24"/>
        </w:rPr>
      </w:pPr>
    </w:p>
    <w:p w14:paraId="5A109BDF" w14:textId="77777777" w:rsidR="00872237" w:rsidRDefault="00872237" w:rsidP="00872237">
      <w:pPr>
        <w:pStyle w:val="NoSpacing"/>
        <w:rPr>
          <w:rFonts w:cs="Times New Roman"/>
          <w:szCs w:val="24"/>
        </w:rPr>
      </w:pPr>
    </w:p>
    <w:p w14:paraId="4A389247" w14:textId="77777777" w:rsidR="00872237" w:rsidRDefault="00872237" w:rsidP="00872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 xml:space="preserve">He took on an apprentice, </w:t>
      </w:r>
      <w:proofErr w:type="spellStart"/>
      <w:r>
        <w:rPr>
          <w:rFonts w:cs="Times New Roman"/>
          <w:szCs w:val="24"/>
        </w:rPr>
        <w:t>Elzevan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Andernak</w:t>
      </w:r>
      <w:proofErr w:type="spellEnd"/>
      <w:r>
        <w:rPr>
          <w:rFonts w:cs="Times New Roman"/>
          <w:szCs w:val="24"/>
        </w:rPr>
        <w:t>(q.v.).</w:t>
      </w:r>
    </w:p>
    <w:p w14:paraId="77508694" w14:textId="77777777" w:rsidR="00872237" w:rsidRDefault="00872237" w:rsidP="00872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65788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747E555" w14:textId="77777777" w:rsidR="00872237" w:rsidRDefault="00872237" w:rsidP="00872237">
      <w:pPr>
        <w:pStyle w:val="NoSpacing"/>
        <w:rPr>
          <w:rFonts w:cs="Times New Roman"/>
          <w:szCs w:val="24"/>
        </w:rPr>
      </w:pPr>
    </w:p>
    <w:p w14:paraId="4C35DA99" w14:textId="77777777" w:rsidR="00872237" w:rsidRDefault="00872237" w:rsidP="00872237">
      <w:pPr>
        <w:pStyle w:val="NoSpacing"/>
        <w:rPr>
          <w:rFonts w:cs="Times New Roman"/>
          <w:szCs w:val="24"/>
        </w:rPr>
      </w:pPr>
    </w:p>
    <w:p w14:paraId="49100EED" w14:textId="77777777" w:rsidR="00872237" w:rsidRDefault="00872237" w:rsidP="00872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14B0C9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A267A" w14:textId="77777777" w:rsidR="00872237" w:rsidRDefault="00872237" w:rsidP="009139A6">
      <w:r>
        <w:separator/>
      </w:r>
    </w:p>
  </w:endnote>
  <w:endnote w:type="continuationSeparator" w:id="0">
    <w:p w14:paraId="2061BCED" w14:textId="77777777" w:rsidR="00872237" w:rsidRDefault="008722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B52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D49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7F0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A0CFD" w14:textId="77777777" w:rsidR="00872237" w:rsidRDefault="00872237" w:rsidP="009139A6">
      <w:r>
        <w:separator/>
      </w:r>
    </w:p>
  </w:footnote>
  <w:footnote w:type="continuationSeparator" w:id="0">
    <w:p w14:paraId="25622719" w14:textId="77777777" w:rsidR="00872237" w:rsidRDefault="008722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3D5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08E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5CF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237"/>
    <w:rsid w:val="000666E0"/>
    <w:rsid w:val="002510B7"/>
    <w:rsid w:val="00270799"/>
    <w:rsid w:val="005C130B"/>
    <w:rsid w:val="00826F5C"/>
    <w:rsid w:val="00872237"/>
    <w:rsid w:val="00882100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B1845"/>
  <w15:chartTrackingRefBased/>
  <w15:docId w15:val="{83C0CAAA-9DF1-47F8-B6ED-6DA5F407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22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2024-05-20T06:46:00Z</dcterms:created>
  <dcterms:modified xsi:type="dcterms:W3CDTF">2024-05-20T06:47:00Z</dcterms:modified>
</cp:coreProperties>
</file>